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方正黑体简体" w:eastAsia="方正黑体简体"/>
          <w:sz w:val="44"/>
          <w:szCs w:val="44"/>
        </w:rPr>
      </w:pPr>
      <w:r>
        <w:rPr>
          <w:rFonts w:hint="eastAsia" w:ascii="方正黑体简体" w:eastAsia="方正黑体简体"/>
          <w:sz w:val="44"/>
          <w:szCs w:val="44"/>
        </w:rPr>
        <w:t>吸纳青年就业见习人员名单</w:t>
      </w:r>
    </w:p>
    <w:p>
      <w:pPr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申报单位：万源市松鼠教育培训学校</w:t>
      </w:r>
      <w:r>
        <w:rPr>
          <w:rFonts w:ascii="宋体" w:hAnsi="宋体"/>
          <w:sz w:val="24"/>
        </w:rPr>
        <w:t xml:space="preserve">              </w:t>
      </w:r>
    </w:p>
    <w:tbl>
      <w:tblPr>
        <w:tblStyle w:val="2"/>
        <w:tblW w:w="96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880"/>
        <w:gridCol w:w="1116"/>
        <w:gridCol w:w="864"/>
        <w:gridCol w:w="1712"/>
        <w:gridCol w:w="1237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序列</w:t>
            </w: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见习基地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见习岗位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5130002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</w:rPr>
              <w:t>2397</w:t>
            </w:r>
          </w:p>
        </w:tc>
        <w:tc>
          <w:tcPr>
            <w:tcW w:w="1116" w:type="dxa"/>
            <w:vAlign w:val="center"/>
          </w:tcPr>
          <w:p>
            <w:pPr>
              <w:widowControl w:val="0"/>
              <w:ind w:firstLine="120" w:firstLineChars="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宁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洋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男</w:t>
            </w: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万源松鼠教育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助教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513002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</w:rPr>
              <w:t>6522</w:t>
            </w: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陈和艳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女</w:t>
            </w: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万源松鼠教育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助教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513002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</w:rPr>
              <w:t>0056</w:t>
            </w: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董万琛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男</w:t>
            </w: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万源松鼠教育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学管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513002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</w:rPr>
              <w:t>3363</w:t>
            </w: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张晓红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女</w:t>
            </w: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万源松鼠教育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513002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</w:rPr>
              <w:t>6704</w:t>
            </w: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周仕英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女</w:t>
            </w: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万源松鼠教育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学管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513002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</w:rPr>
              <w:t>0016</w:t>
            </w: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高长天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男</w:t>
            </w: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万源松鼠教育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助教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7</w:t>
            </w: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513002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</w:rPr>
              <w:t>6705</w:t>
            </w: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孔德可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女</w:t>
            </w: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万源松鼠教育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学管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513002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</w:rPr>
              <w:t>0028</w:t>
            </w: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陶泓霖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女</w:t>
            </w: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万源松鼠教育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学管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513002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</w:rPr>
              <w:t>2766</w:t>
            </w: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李欢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女</w:t>
            </w: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万源松鼠教育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学管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513002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</w:rPr>
              <w:t>2961</w:t>
            </w: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罗红梅</w:t>
            </w: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女</w:t>
            </w: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万源松鼠教育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学管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  <w:bookmarkStart w:id="0" w:name="_GoBack"/>
            <w:bookmarkEnd w:id="0"/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8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2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widowControl w:val="0"/>
              <w:jc w:val="center"/>
              <w:rPr>
                <w:rFonts w:ascii="宋体"/>
                <w:sz w:val="24"/>
              </w:rPr>
            </w:pPr>
          </w:p>
        </w:tc>
      </w:tr>
    </w:tbl>
    <w:p/>
    <w:sectPr>
      <w:pgSz w:w="12240" w:h="15840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91F0D"/>
    <w:rsid w:val="000D3891"/>
    <w:rsid w:val="00111DE7"/>
    <w:rsid w:val="00146898"/>
    <w:rsid w:val="00160A3E"/>
    <w:rsid w:val="00172A27"/>
    <w:rsid w:val="00175326"/>
    <w:rsid w:val="00505875"/>
    <w:rsid w:val="00621CD0"/>
    <w:rsid w:val="006B248B"/>
    <w:rsid w:val="007B58BD"/>
    <w:rsid w:val="008550BE"/>
    <w:rsid w:val="00947AD2"/>
    <w:rsid w:val="00947C11"/>
    <w:rsid w:val="00990A9D"/>
    <w:rsid w:val="009A4E09"/>
    <w:rsid w:val="009F715C"/>
    <w:rsid w:val="00A33DD2"/>
    <w:rsid w:val="00AE164D"/>
    <w:rsid w:val="00BA1650"/>
    <w:rsid w:val="00BE05F9"/>
    <w:rsid w:val="00C13708"/>
    <w:rsid w:val="00C338A9"/>
    <w:rsid w:val="00D20BAB"/>
    <w:rsid w:val="00DF7111"/>
    <w:rsid w:val="00F02874"/>
    <w:rsid w:val="00F77B53"/>
    <w:rsid w:val="49A44753"/>
    <w:rsid w:val="6623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75</Words>
  <Characters>433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2019-08-19T03:51:00Z</dcterms:created>
  <dc:creator>松鼠教育谭顺伟</dc:creator>
  <cp:lastModifiedBy>Administrator</cp:lastModifiedBy>
  <dcterms:modified xsi:type="dcterms:W3CDTF">2020-01-03T05:29:40Z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